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46592F2A" w:rsidR="0033636C" w:rsidRPr="00262C50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62C5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C7666C">
            <w:rPr>
              <w:rFonts w:ascii="Times New Roman" w:hAnsi="Times New Roman"/>
              <w:sz w:val="28"/>
              <w:szCs w:val="28"/>
            </w:rPr>
            <w:t>23 апреля 2026 года</w:t>
          </w:r>
        </w:sdtContent>
      </w:sdt>
      <w:r w:rsidRPr="00262C5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C7666C" w:rsidRPr="00C7666C">
            <w:rPr>
              <w:rFonts w:ascii="Times New Roman" w:hAnsi="Times New Roman"/>
              <w:sz w:val="28"/>
              <w:szCs w:val="28"/>
            </w:rPr>
            <w:t>227</w:t>
          </w:r>
          <w:bookmarkEnd w:id="0"/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1" w14:textId="47B595D1" w:rsidR="00185FEC" w:rsidRPr="00E04CD3" w:rsidRDefault="00093B08" w:rsidP="00262C50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0112">
        <w:rPr>
          <w:rFonts w:ascii="Times New Roman" w:hAnsi="Times New Roman"/>
          <w:b/>
          <w:sz w:val="28"/>
          <w:szCs w:val="28"/>
        </w:rPr>
        <w:t xml:space="preserve">Об утверждении плана подготовки к отопительному периоду </w:t>
      </w:r>
      <w:r w:rsidR="00262C50">
        <w:rPr>
          <w:rFonts w:ascii="Times New Roman" w:hAnsi="Times New Roman"/>
          <w:b/>
          <w:sz w:val="28"/>
          <w:szCs w:val="28"/>
        </w:rPr>
        <w:br/>
      </w:r>
      <w:r w:rsidRPr="00CA0112">
        <w:rPr>
          <w:rFonts w:ascii="Times New Roman" w:hAnsi="Times New Roman"/>
          <w:b/>
          <w:sz w:val="28"/>
          <w:szCs w:val="28"/>
        </w:rPr>
        <w:t xml:space="preserve">2026/2027 года муниципального образования </w:t>
      </w:r>
      <w:r w:rsidR="00262C50">
        <w:rPr>
          <w:rFonts w:ascii="Times New Roman" w:hAnsi="Times New Roman"/>
          <w:b/>
          <w:sz w:val="28"/>
          <w:szCs w:val="28"/>
        </w:rPr>
        <w:br/>
      </w:r>
      <w:r w:rsidRPr="00CA0112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</w:p>
    <w:p w14:paraId="578BD0B4" w14:textId="77777777" w:rsidR="00E04CD3" w:rsidRDefault="00E04CD3" w:rsidP="00262C5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</w:t>
      </w:r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приказа Министерства энергетики Российской Федерации от 13.11.2024 № 2234 «Об утверждении правил обеспечения готовности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>к отопительному периоду и порядка проведения оценки обеспечения готовности к отопительному периоду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26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ст. </w:t>
      </w:r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 xml:space="preserve">36 Устава </w:t>
      </w:r>
      <w:bookmarkStart w:id="1" w:name="_Hlk193831917"/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Ногликский муниципальный округ</w:t>
      </w:r>
      <w:bookmarkEnd w:id="1"/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 xml:space="preserve"> Сахалинской области, администрация </w:t>
      </w:r>
      <w:r w:rsidRPr="009D2E14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 Ногликский муниципальный округ Сахалинской области</w:t>
      </w:r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2E14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29D2773D" w14:textId="259719F6" w:rsidR="00E04CD3" w:rsidRDefault="00E04CD3" w:rsidP="00262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85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Утвердить план подготовки к отопительному периоду 2026/2027 года муниципального образования Ногликский муниципальный округ Сахалинской области </w:t>
      </w:r>
      <w:r>
        <w:rPr>
          <w:rFonts w:ascii="Times New Roman" w:hAnsi="Times New Roman"/>
          <w:sz w:val="28"/>
          <w:szCs w:val="28"/>
        </w:rPr>
        <w:t>(прилагается).</w:t>
      </w:r>
    </w:p>
    <w:p w14:paraId="0A351D94" w14:textId="77777777" w:rsidR="00E04CD3" w:rsidRDefault="00E04CD3" w:rsidP="00262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Разместить настоящее постановление на официальном сайте муниципального образования Ногликский муниципальный округ Сахалинской области в </w:t>
      </w:r>
      <w:r w:rsidRPr="00F47851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14:paraId="32BC7602" w14:textId="6288D00B" w:rsidR="00E04CD3" w:rsidRPr="00F47851" w:rsidRDefault="00E04CD3" w:rsidP="00262C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21AAE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D21AAE">
        <w:rPr>
          <w:rFonts w:ascii="Times New Roman" w:hAnsi="Times New Roman"/>
          <w:sz w:val="28"/>
          <w:szCs w:val="28"/>
        </w:rPr>
        <w:t xml:space="preserve"> возложить </w:t>
      </w:r>
      <w:r w:rsidRPr="00D21AAE">
        <w:rPr>
          <w:rFonts w:ascii="Times New Roman" w:hAnsi="Times New Roman"/>
          <w:sz w:val="28"/>
          <w:szCs w:val="28"/>
        </w:rPr>
        <w:br/>
        <w:t>на директора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 Логареву О.П.</w:t>
      </w:r>
    </w:p>
    <w:p w14:paraId="5598AED3" w14:textId="77777777" w:rsidR="00687743" w:rsidRDefault="00687743" w:rsidP="00262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F24F01" w14:textId="77777777" w:rsidR="00687743" w:rsidRDefault="00687743" w:rsidP="00262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A53B58" w14:textId="77777777" w:rsidR="00687743" w:rsidRDefault="00687743" w:rsidP="00262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  <w:r w:rsidR="008629FA">
        <w:rPr>
          <w:rFonts w:ascii="Times New Roman" w:hAnsi="Times New Roman"/>
          <w:sz w:val="28"/>
          <w:szCs w:val="28"/>
        </w:rPr>
        <w:t xml:space="preserve"> </w:t>
      </w:r>
    </w:p>
    <w:p w14:paraId="0DCF558C" w14:textId="7C4AE7A2" w:rsidR="008629FA" w:rsidRDefault="008629FA" w:rsidP="00262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11DAD50C" w:rsidR="008629FA" w:rsidRPr="008629FA" w:rsidRDefault="008629FA" w:rsidP="00262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A01ED">
        <w:rPr>
          <w:rFonts w:ascii="Times New Roman" w:hAnsi="Times New Roman"/>
          <w:sz w:val="28"/>
          <w:szCs w:val="28"/>
        </w:rPr>
        <w:tab/>
        <w:t xml:space="preserve">         </w:t>
      </w:r>
    </w:p>
    <w:p w14:paraId="0DCF5592" w14:textId="70E034C9" w:rsidR="008629FA" w:rsidRPr="008629FA" w:rsidRDefault="00093B08" w:rsidP="00262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687743">
        <w:rPr>
          <w:rFonts w:ascii="Times New Roman" w:hAnsi="Times New Roman"/>
          <w:sz w:val="28"/>
          <w:szCs w:val="28"/>
        </w:rPr>
        <w:tab/>
      </w:r>
      <w:r w:rsidR="00687743">
        <w:rPr>
          <w:rFonts w:ascii="Times New Roman" w:hAnsi="Times New Roman"/>
          <w:sz w:val="28"/>
          <w:szCs w:val="28"/>
        </w:rPr>
        <w:tab/>
      </w:r>
      <w:r w:rsidR="00687743">
        <w:rPr>
          <w:rFonts w:ascii="Times New Roman" w:hAnsi="Times New Roman"/>
          <w:sz w:val="28"/>
          <w:szCs w:val="28"/>
        </w:rPr>
        <w:tab/>
      </w:r>
      <w:r w:rsidR="00687743">
        <w:rPr>
          <w:rFonts w:ascii="Times New Roman" w:hAnsi="Times New Roman"/>
          <w:sz w:val="28"/>
          <w:szCs w:val="28"/>
        </w:rPr>
        <w:tab/>
      </w:r>
      <w:r w:rsidR="00687743">
        <w:rPr>
          <w:rFonts w:ascii="Times New Roman" w:hAnsi="Times New Roman"/>
          <w:sz w:val="28"/>
          <w:szCs w:val="28"/>
        </w:rPr>
        <w:tab/>
      </w:r>
      <w:r w:rsidR="00687743">
        <w:rPr>
          <w:rFonts w:ascii="Times New Roman" w:hAnsi="Times New Roman"/>
          <w:sz w:val="28"/>
          <w:szCs w:val="28"/>
        </w:rPr>
        <w:tab/>
      </w:r>
      <w:r w:rsidR="00687743">
        <w:rPr>
          <w:rFonts w:ascii="Times New Roman" w:hAnsi="Times New Roman"/>
          <w:sz w:val="28"/>
          <w:szCs w:val="28"/>
        </w:rPr>
        <w:tab/>
      </w:r>
      <w:r w:rsidR="00687743">
        <w:rPr>
          <w:rFonts w:ascii="Times New Roman" w:hAnsi="Times New Roman"/>
          <w:sz w:val="28"/>
          <w:szCs w:val="28"/>
        </w:rPr>
        <w:tab/>
        <w:t>Я.С. Русанов</w:t>
      </w:r>
    </w:p>
    <w:sectPr w:rsidR="008629FA" w:rsidRPr="008629FA" w:rsidSect="00E04CD3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64A1D" w14:textId="77777777" w:rsidR="001513FA" w:rsidRDefault="001513FA" w:rsidP="0033636C">
      <w:pPr>
        <w:spacing w:after="0" w:line="240" w:lineRule="auto"/>
      </w:pPr>
      <w:r>
        <w:separator/>
      </w:r>
    </w:p>
  </w:endnote>
  <w:endnote w:type="continuationSeparator" w:id="0">
    <w:p w14:paraId="59D46E42" w14:textId="77777777" w:rsidR="001513FA" w:rsidRDefault="001513FA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EFA7B" w14:textId="77777777" w:rsidR="001513FA" w:rsidRDefault="001513FA" w:rsidP="0033636C">
      <w:pPr>
        <w:spacing w:after="0" w:line="240" w:lineRule="auto"/>
      </w:pPr>
      <w:r>
        <w:separator/>
      </w:r>
    </w:p>
  </w:footnote>
  <w:footnote w:type="continuationSeparator" w:id="0">
    <w:p w14:paraId="4A690673" w14:textId="77777777" w:rsidR="001513FA" w:rsidRDefault="001513FA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513FA"/>
    <w:rsid w:val="00185FEC"/>
    <w:rsid w:val="001E1F9F"/>
    <w:rsid w:val="002003DC"/>
    <w:rsid w:val="00262C50"/>
    <w:rsid w:val="002B5CAC"/>
    <w:rsid w:val="0033636C"/>
    <w:rsid w:val="003E4257"/>
    <w:rsid w:val="00520CBF"/>
    <w:rsid w:val="00687743"/>
    <w:rsid w:val="008629FA"/>
    <w:rsid w:val="00987DB5"/>
    <w:rsid w:val="00A30AF1"/>
    <w:rsid w:val="00AC72C8"/>
    <w:rsid w:val="00B10ED9"/>
    <w:rsid w:val="00B25688"/>
    <w:rsid w:val="00C02849"/>
    <w:rsid w:val="00C7666C"/>
    <w:rsid w:val="00CA0112"/>
    <w:rsid w:val="00D12794"/>
    <w:rsid w:val="00D67BD8"/>
    <w:rsid w:val="00DF7897"/>
    <w:rsid w:val="00E04CD3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766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666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9640B0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73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9</cp:revision>
  <cp:lastPrinted>2026-04-23T01:59:00Z</cp:lastPrinted>
  <dcterms:created xsi:type="dcterms:W3CDTF">2020-04-07T04:52:00Z</dcterms:created>
  <dcterms:modified xsi:type="dcterms:W3CDTF">2026-04-23T01:59:00Z</dcterms:modified>
</cp:coreProperties>
</file>